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5B5B584A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</w:t>
      </w:r>
      <w:r w:rsidR="00871868">
        <w:rPr>
          <w:b/>
          <w:sz w:val="32"/>
        </w:rPr>
        <w:t>-</w:t>
      </w:r>
      <w:r w:rsidR="00E90428">
        <w:rPr>
          <w:b/>
          <w:sz w:val="32"/>
        </w:rPr>
        <w:t>2</w:t>
      </w:r>
      <w:r>
        <w:rPr>
          <w:b/>
          <w:sz w:val="32"/>
        </w:rPr>
        <w:t xml:space="preserve"> „</w:t>
      </w:r>
      <w:r w:rsidR="00351C58" w:rsidRPr="00351C58">
        <w:rPr>
          <w:b/>
          <w:sz w:val="32"/>
        </w:rPr>
        <w:t>Vorlage Beantwortung Bewertungskriterien</w:t>
      </w:r>
      <w:r w:rsidR="00BE5180">
        <w:rPr>
          <w:b/>
          <w:sz w:val="32"/>
        </w:rPr>
        <w:t>-B.</w:t>
      </w:r>
      <w:r w:rsidR="00EB26A7">
        <w:rPr>
          <w:b/>
          <w:sz w:val="32"/>
        </w:rPr>
        <w:t>1</w:t>
      </w:r>
      <w:r w:rsidR="00E90428">
        <w:rPr>
          <w:b/>
          <w:sz w:val="32"/>
        </w:rPr>
        <w:t>6</w:t>
      </w:r>
      <w:r>
        <w:rPr>
          <w:b/>
          <w:sz w:val="32"/>
        </w:rPr>
        <w:t>“</w:t>
      </w:r>
    </w:p>
    <w:p w14:paraId="46C928BD" w14:textId="358CBEB8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715292" w:rsidRPr="00715292">
        <w:t>Rahmenvertrag zur Lieferung sowie ergänzende Anpassungs-/ Weiterentwicklungsleistungen eines Liegenschaftsinformationssystems (LIS) für die Wasser- und Schifffahrtsverwaltung (WSV)</w:t>
      </w:r>
    </w:p>
    <w:p w14:paraId="46C928BE" w14:textId="2A07A7AD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</w:t>
      </w:r>
      <w:r w:rsidR="00715292">
        <w:t>-</w:t>
      </w:r>
      <w:r w:rsidR="00715292" w:rsidRPr="00BE5180">
        <w:t>2025-0209</w:t>
      </w:r>
    </w:p>
    <w:p w14:paraId="46C928BF" w14:textId="311EEEA9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="00B7624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B76243">
            <w:rPr>
              <w:noProof/>
            </w:rPr>
            <w:instrText xml:space="preserve"> FORMTEXT </w:instrText>
          </w:r>
          <w:r w:rsidR="00B76243">
            <w:rPr>
              <w:noProof/>
            </w:rPr>
          </w:r>
          <w:r w:rsidR="00B76243">
            <w:rPr>
              <w:noProof/>
            </w:rPr>
            <w:fldChar w:fldCharType="separate"/>
          </w:r>
          <w:r w:rsidR="00B76243">
            <w:rPr>
              <w:noProof/>
            </w:rPr>
            <w:t>__________________________________________</w:t>
          </w:r>
          <w:r w:rsidR="00B76243">
            <w:rPr>
              <w:noProof/>
            </w:rPr>
            <w:fldChar w:fldCharType="end"/>
          </w:r>
        </w:sdtContent>
      </w:sdt>
    </w:p>
    <w:p w14:paraId="46C928C0" w14:textId="686129F8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</w:t>
      </w:r>
      <w:r w:rsidRPr="00EB26A7">
        <w:t xml:space="preserve">Bietergemeinschaft </w:t>
      </w:r>
      <w:bookmarkEnd w:id="1"/>
      <w:r w:rsidRPr="00EB26A7">
        <w:t>hat diese Anlage auszufüllen und als Bestandteil des Angebots einzureichen.</w:t>
      </w:r>
      <w:bookmarkEnd w:id="0"/>
      <w:r w:rsidR="00852E67" w:rsidRPr="00EB26A7">
        <w:t xml:space="preserve"> Grafiken können in einer separaten Anlage zu diesem Dokument beigefügt werden.</w:t>
      </w:r>
    </w:p>
    <w:p w14:paraId="46C928C1" w14:textId="2280FEB4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Konzept: </w:t>
          </w:r>
          <w:r w:rsidR="00E90428">
            <w:rPr>
              <w:rStyle w:val="Nrberschrift2ITZBundZchn"/>
              <w:b w:val="0"/>
              <w:color w:val="auto"/>
              <w:sz w:val="24"/>
              <w:szCs w:val="24"/>
            </w:rPr>
            <w:t>Architekturbild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 (</w:t>
          </w:r>
          <w:r w:rsidR="00BE5180">
            <w:rPr>
              <w:rStyle w:val="Nrberschrift2ITZBundZchn"/>
              <w:b w:val="0"/>
              <w:color w:val="auto"/>
              <w:sz w:val="24"/>
              <w:szCs w:val="24"/>
            </w:rPr>
            <w:t>B.</w:t>
          </w:r>
          <w:r w:rsidR="00EB26A7">
            <w:rPr>
              <w:rStyle w:val="Nrberschrift2ITZBundZchn"/>
              <w:b w:val="0"/>
              <w:color w:val="auto"/>
              <w:sz w:val="24"/>
              <w:szCs w:val="24"/>
            </w:rPr>
            <w:t>1</w:t>
          </w:r>
          <w:r w:rsidR="00E90428">
            <w:rPr>
              <w:rStyle w:val="Nrberschrift2ITZBundZchn"/>
              <w:b w:val="0"/>
              <w:color w:val="auto"/>
              <w:sz w:val="24"/>
              <w:szCs w:val="24"/>
            </w:rPr>
            <w:t>6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>)</w:t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745DB8DC" w:rsidR="00351C58" w:rsidRDefault="00EB26A7" w:rsidP="002F5BF8"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  <w:maxLength w:val="195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</w:t>
      </w:r>
      <w:r>
        <w:rPr>
          <w:rFonts w:ascii="Arial" w:hAnsi="Arial" w:cs="Arial"/>
        </w:rPr>
        <w:fldChar w:fldCharType="end"/>
      </w:r>
    </w:p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455B9" w14:textId="77777777" w:rsidR="003A055B" w:rsidRDefault="003A055B" w:rsidP="00351C58">
      <w:pPr>
        <w:spacing w:after="0" w:line="240" w:lineRule="auto"/>
      </w:pPr>
      <w:r>
        <w:separator/>
      </w:r>
    </w:p>
  </w:endnote>
  <w:endnote w:type="continuationSeparator" w:id="0">
    <w:p w14:paraId="71C2914A" w14:textId="77777777" w:rsidR="003A055B" w:rsidRDefault="003A055B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A" w14:textId="77777777" w:rsidR="00E25022" w:rsidRDefault="00E25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77777777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D" w14:textId="77777777" w:rsidR="00E25022" w:rsidRDefault="00E25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E2D46" w14:textId="77777777" w:rsidR="003A055B" w:rsidRDefault="003A055B" w:rsidP="00351C58">
      <w:pPr>
        <w:spacing w:after="0" w:line="240" w:lineRule="auto"/>
      </w:pPr>
      <w:r>
        <w:separator/>
      </w:r>
    </w:p>
  </w:footnote>
  <w:footnote w:type="continuationSeparator" w:id="0">
    <w:p w14:paraId="5B7B6CA7" w14:textId="77777777" w:rsidR="003A055B" w:rsidRDefault="003A055B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8" w14:textId="77777777" w:rsidR="00E25022" w:rsidRDefault="00E25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C" w14:textId="77777777" w:rsidR="00E25022" w:rsidRDefault="00E25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530144740">
    <w:abstractNumId w:val="0"/>
  </w:num>
  <w:num w:numId="2" w16cid:durableId="1499803488">
    <w:abstractNumId w:val="0"/>
  </w:num>
  <w:num w:numId="3" w16cid:durableId="168251349">
    <w:abstractNumId w:val="0"/>
  </w:num>
  <w:num w:numId="4" w16cid:durableId="417868467">
    <w:abstractNumId w:val="0"/>
  </w:num>
  <w:num w:numId="5" w16cid:durableId="1909146312">
    <w:abstractNumId w:val="0"/>
  </w:num>
  <w:num w:numId="6" w16cid:durableId="1640527406">
    <w:abstractNumId w:val="0"/>
  </w:num>
  <w:num w:numId="7" w16cid:durableId="1818188273">
    <w:abstractNumId w:val="0"/>
  </w:num>
  <w:num w:numId="8" w16cid:durableId="2029678143">
    <w:abstractNumId w:val="0"/>
  </w:num>
  <w:num w:numId="9" w16cid:durableId="79067429">
    <w:abstractNumId w:val="0"/>
  </w:num>
  <w:num w:numId="10" w16cid:durableId="1192643848">
    <w:abstractNumId w:val="0"/>
  </w:num>
  <w:num w:numId="11" w16cid:durableId="8874208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VeXi0u8yTttjzD9wzql6fUJUH6oWXYkONc7bDOKNTkxztZ4ZXbxIKuu0POtbd/BqM75jT3rSti2A42BTMX4p0w==" w:saltValue="gIp/IHwjznOAPvDwgA2nk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10AD5"/>
    <w:rsid w:val="00017079"/>
    <w:rsid w:val="00074A08"/>
    <w:rsid w:val="00077BBD"/>
    <w:rsid w:val="0008679B"/>
    <w:rsid w:val="000B047D"/>
    <w:rsid w:val="000B7FC5"/>
    <w:rsid w:val="000E30F2"/>
    <w:rsid w:val="0011189C"/>
    <w:rsid w:val="00177534"/>
    <w:rsid w:val="00181B7B"/>
    <w:rsid w:val="001854D2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055B"/>
    <w:rsid w:val="003A651D"/>
    <w:rsid w:val="003C3F8C"/>
    <w:rsid w:val="003E1623"/>
    <w:rsid w:val="004A4696"/>
    <w:rsid w:val="004B3DBE"/>
    <w:rsid w:val="004C4073"/>
    <w:rsid w:val="00501E4F"/>
    <w:rsid w:val="00575C44"/>
    <w:rsid w:val="005D48E3"/>
    <w:rsid w:val="005E0351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15292"/>
    <w:rsid w:val="007311B7"/>
    <w:rsid w:val="0073296D"/>
    <w:rsid w:val="007536C7"/>
    <w:rsid w:val="00762CF9"/>
    <w:rsid w:val="00791042"/>
    <w:rsid w:val="007C46C6"/>
    <w:rsid w:val="007D526E"/>
    <w:rsid w:val="007D6BE7"/>
    <w:rsid w:val="00833CF0"/>
    <w:rsid w:val="00852E67"/>
    <w:rsid w:val="008542D6"/>
    <w:rsid w:val="00871868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1AB2"/>
    <w:rsid w:val="00AC5A00"/>
    <w:rsid w:val="00B06138"/>
    <w:rsid w:val="00B1751F"/>
    <w:rsid w:val="00B336E5"/>
    <w:rsid w:val="00B562EB"/>
    <w:rsid w:val="00B76243"/>
    <w:rsid w:val="00B97B0B"/>
    <w:rsid w:val="00BD1950"/>
    <w:rsid w:val="00BE5180"/>
    <w:rsid w:val="00C67675"/>
    <w:rsid w:val="00CE2DAF"/>
    <w:rsid w:val="00CF17B6"/>
    <w:rsid w:val="00CF208F"/>
    <w:rsid w:val="00D301F3"/>
    <w:rsid w:val="00D54F57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5B6F"/>
    <w:rsid w:val="00E8625F"/>
    <w:rsid w:val="00E90428"/>
    <w:rsid w:val="00E97E20"/>
    <w:rsid w:val="00EA679C"/>
    <w:rsid w:val="00EB26A7"/>
    <w:rsid w:val="00EC793F"/>
    <w:rsid w:val="00EE30BD"/>
    <w:rsid w:val="00F17D2D"/>
    <w:rsid w:val="00F25E44"/>
    <w:rsid w:val="00F76D05"/>
    <w:rsid w:val="00F81170"/>
    <w:rsid w:val="00FD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4C2A1C"/>
    <w:rsid w:val="009E7F69"/>
    <w:rsid w:val="00AC1AB2"/>
    <w:rsid w:val="00BF29BD"/>
    <w:rsid w:val="00C43D05"/>
    <w:rsid w:val="00FD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D69ED5-BBC3-459E-A909-C513811F5B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5D90A4-2F93-404A-9131-D63E6F5994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4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98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Müller, Marvin (ITZBund B, Extern)</cp:lastModifiedBy>
  <cp:revision>5</cp:revision>
  <dcterms:created xsi:type="dcterms:W3CDTF">2026-04-29T07:32:00Z</dcterms:created>
  <dcterms:modified xsi:type="dcterms:W3CDTF">2026-06-22T08:59:00Z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